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48635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CRANESDEN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fl.1481-2)</w:t>
      </w:r>
    </w:p>
    <w:p w:rsidR="0048635D" w:rsidRDefault="0048635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Maidstone, Kent.</w:t>
      </w:r>
    </w:p>
    <w:p w:rsidR="0048635D" w:rsidRDefault="0048635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635D" w:rsidRDefault="0048635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635D" w:rsidRDefault="0048635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1481-2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John Style(q.v.) demised a </w:t>
      </w:r>
      <w:proofErr w:type="spellStart"/>
      <w:r>
        <w:rPr>
          <w:rFonts w:ascii="Times New Roman" w:hAnsi="Times New Roman" w:cs="Times New Roman"/>
          <w:sz w:val="24"/>
          <w:szCs w:val="24"/>
        </w:rPr>
        <w:t>messuage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Sandling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Boxley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</w:t>
      </w:r>
    </w:p>
    <w:p w:rsidR="0048635D" w:rsidRDefault="0048635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Stephen </w:t>
      </w:r>
      <w:proofErr w:type="spellStart"/>
      <w:r>
        <w:rPr>
          <w:rFonts w:ascii="Times New Roman" w:hAnsi="Times New Roman" w:cs="Times New Roman"/>
          <w:sz w:val="24"/>
          <w:szCs w:val="24"/>
        </w:rPr>
        <w:t>Soler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48635D" w:rsidRDefault="0048635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http://discovery.nationalarchives.gov.uk/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 210/2668)</w:t>
      </w:r>
    </w:p>
    <w:p w:rsidR="0048635D" w:rsidRDefault="0048635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635D" w:rsidRDefault="0048635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635D" w:rsidRDefault="0048635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April 2016</w:t>
      </w:r>
    </w:p>
    <w:p w:rsidR="0048635D" w:rsidRPr="0048635D" w:rsidRDefault="0048635D" w:rsidP="0048635D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8635D" w:rsidRPr="0048635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635D" w:rsidRDefault="0048635D" w:rsidP="00E71FC3">
      <w:pPr>
        <w:spacing w:after="0" w:line="240" w:lineRule="auto"/>
      </w:pPr>
      <w:r>
        <w:separator/>
      </w:r>
    </w:p>
  </w:endnote>
  <w:endnote w:type="continuationSeparator" w:id="0">
    <w:p w:rsidR="0048635D" w:rsidRDefault="0048635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635D" w:rsidRDefault="0048635D" w:rsidP="00E71FC3">
      <w:pPr>
        <w:spacing w:after="0" w:line="240" w:lineRule="auto"/>
      </w:pPr>
      <w:r>
        <w:separator/>
      </w:r>
    </w:p>
  </w:footnote>
  <w:footnote w:type="continuationSeparator" w:id="0">
    <w:p w:rsidR="0048635D" w:rsidRDefault="0048635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35D"/>
    <w:rsid w:val="0005390A"/>
    <w:rsid w:val="0048635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49279"/>
  <w15:chartTrackingRefBased/>
  <w15:docId w15:val="{9C9C3805-9525-43B7-A43F-2C30A6A6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2016-04-22T20:37:00Z</dcterms:created>
  <dcterms:modified xsi:type="dcterms:W3CDTF">2016-04-22T20:49:00Z</dcterms:modified>
</cp:coreProperties>
</file>